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6F" w:rsidRDefault="004A3E6F" w:rsidP="00166207">
      <w:pPr>
        <w:spacing w:before="240" w:line="276" w:lineRule="auto"/>
        <w:rPr>
          <w:b/>
          <w:sz w:val="24"/>
        </w:rPr>
      </w:pPr>
      <w:r w:rsidRPr="00166207">
        <w:rPr>
          <w:b/>
          <w:sz w:val="24"/>
        </w:rPr>
        <w:t xml:space="preserve">Subject: </w:t>
      </w:r>
      <w:r>
        <w:rPr>
          <w:b/>
          <w:sz w:val="24"/>
        </w:rPr>
        <w:t>Share</w:t>
      </w:r>
      <w:r w:rsidRPr="00166207">
        <w:rPr>
          <w:b/>
          <w:sz w:val="24"/>
        </w:rPr>
        <w:t xml:space="preserve"> </w:t>
      </w:r>
      <w:r>
        <w:rPr>
          <w:b/>
          <w:sz w:val="24"/>
        </w:rPr>
        <w:t xml:space="preserve">YOUR story – help us win </w:t>
      </w:r>
      <w:r w:rsidRPr="00166207">
        <w:rPr>
          <w:b/>
          <w:sz w:val="24"/>
        </w:rPr>
        <w:t>$100</w:t>
      </w:r>
      <w:r>
        <w:rPr>
          <w:b/>
          <w:sz w:val="24"/>
        </w:rPr>
        <w:t>k</w:t>
      </w:r>
      <w:r w:rsidRPr="00166207">
        <w:rPr>
          <w:b/>
          <w:sz w:val="24"/>
        </w:rPr>
        <w:t>!</w:t>
      </w:r>
    </w:p>
    <w:p w:rsidR="004A3E6F" w:rsidRDefault="004A3E6F" w:rsidP="0009205F">
      <w:pPr>
        <w:spacing w:before="240" w:line="276" w:lineRule="auto"/>
        <w:rPr>
          <w:sz w:val="24"/>
        </w:rPr>
      </w:pPr>
      <w:r w:rsidRPr="001C60CB">
        <w:rPr>
          <w:b/>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540pt;height:298.5pt;visibility:visible">
            <v:imagedata r:id="rId5" o:title=""/>
          </v:shape>
        </w:pict>
      </w:r>
      <w:r>
        <w:rPr>
          <w:sz w:val="24"/>
        </w:rPr>
        <w:t xml:space="preserve"> </w:t>
      </w:r>
    </w:p>
    <w:p w:rsidR="004A3E6F" w:rsidRPr="00166207" w:rsidRDefault="004A3E6F" w:rsidP="00166207">
      <w:pPr>
        <w:spacing w:before="240" w:line="276" w:lineRule="auto"/>
        <w:rPr>
          <w:sz w:val="24"/>
        </w:rPr>
      </w:pPr>
      <w:r w:rsidRPr="00166207">
        <w:rPr>
          <w:sz w:val="24"/>
        </w:rPr>
        <w:t>We have exciting news!</w:t>
      </w:r>
    </w:p>
    <w:p w:rsidR="004A3E6F" w:rsidRPr="00166207" w:rsidRDefault="004A3E6F" w:rsidP="00166207">
      <w:pPr>
        <w:spacing w:before="240" w:line="276" w:lineRule="auto"/>
        <w:rPr>
          <w:sz w:val="24"/>
        </w:rPr>
      </w:pPr>
      <w:r w:rsidRPr="00166207">
        <w:rPr>
          <w:sz w:val="24"/>
        </w:rPr>
        <w:t xml:space="preserve">The Petco Foundation, in partnership with Petco, will be granting more than $750,000 </w:t>
      </w:r>
      <w:r>
        <w:rPr>
          <w:sz w:val="24"/>
        </w:rPr>
        <w:t>to animal welfare organizations like ours during their annual Holiday Wishes campaign.</w:t>
      </w:r>
    </w:p>
    <w:p w:rsidR="004A3E6F" w:rsidRDefault="004A3E6F" w:rsidP="00166207">
      <w:pPr>
        <w:spacing w:before="240" w:line="276" w:lineRule="auto"/>
        <w:rPr>
          <w:sz w:val="24"/>
        </w:rPr>
      </w:pPr>
      <w:r>
        <w:rPr>
          <w:sz w:val="24"/>
        </w:rPr>
        <w:t>We have a chance to win $100,000, but we need your help!</w:t>
      </w:r>
    </w:p>
    <w:p w:rsidR="004A3E6F" w:rsidRDefault="004A3E6F" w:rsidP="00166207">
      <w:pPr>
        <w:spacing w:before="240" w:line="276" w:lineRule="auto"/>
        <w:rPr>
          <w:sz w:val="24"/>
        </w:rPr>
      </w:pPr>
      <w:r w:rsidRPr="00166207">
        <w:rPr>
          <w:b/>
          <w:sz w:val="24"/>
        </w:rPr>
        <w:t>Your role is simple: Share your story of love!</w:t>
      </w:r>
      <w:r>
        <w:rPr>
          <w:sz w:val="24"/>
        </w:rPr>
        <w:t xml:space="preserve"> </w:t>
      </w:r>
    </w:p>
    <w:p w:rsidR="004A3E6F" w:rsidRDefault="004A3E6F" w:rsidP="00166207">
      <w:pPr>
        <w:spacing w:before="240" w:line="276" w:lineRule="auto"/>
        <w:rPr>
          <w:sz w:val="24"/>
        </w:rPr>
      </w:pPr>
      <w:r>
        <w:rPr>
          <w:sz w:val="24"/>
        </w:rPr>
        <w:t xml:space="preserve">The Petco Foundation wants to know all the ways, big and small, that the love of your adopted pet has changed your life for the better. Share your story, along with photos and/or video, illustrating how your pet brings more joy to your life each day. </w:t>
      </w:r>
    </w:p>
    <w:p w:rsidR="004A3E6F" w:rsidRDefault="004A3E6F" w:rsidP="00166207">
      <w:pPr>
        <w:spacing w:before="240" w:line="276" w:lineRule="auto"/>
        <w:rPr>
          <w:b/>
          <w:sz w:val="24"/>
        </w:rPr>
      </w:pPr>
      <w:r w:rsidRPr="0009205F">
        <w:rPr>
          <w:b/>
          <w:sz w:val="24"/>
        </w:rPr>
        <w:t>How to Participate:</w:t>
      </w:r>
    </w:p>
    <w:p w:rsidR="004A3E6F" w:rsidRDefault="004A3E6F" w:rsidP="0009205F">
      <w:pPr>
        <w:pStyle w:val="ListParagraph"/>
        <w:numPr>
          <w:ilvl w:val="0"/>
          <w:numId w:val="2"/>
        </w:numPr>
        <w:spacing w:before="240" w:line="276" w:lineRule="auto"/>
        <w:rPr>
          <w:sz w:val="24"/>
        </w:rPr>
      </w:pPr>
      <w:r>
        <w:rPr>
          <w:sz w:val="24"/>
        </w:rPr>
        <w:t>Write your story of love in 500 words or fewer.</w:t>
      </w:r>
    </w:p>
    <w:p w:rsidR="004A3E6F" w:rsidRDefault="004A3E6F" w:rsidP="0009205F">
      <w:pPr>
        <w:pStyle w:val="ListParagraph"/>
        <w:numPr>
          <w:ilvl w:val="0"/>
          <w:numId w:val="2"/>
        </w:numPr>
        <w:spacing w:before="240" w:line="276" w:lineRule="auto"/>
        <w:rPr>
          <w:sz w:val="24"/>
        </w:rPr>
      </w:pPr>
      <w:r>
        <w:rPr>
          <w:sz w:val="24"/>
        </w:rPr>
        <w:t xml:space="preserve">Include a photo of your pet by him/herself, a photo of you or your family with your pet and up to two other photos to illustrate how your pet has changed your life. </w:t>
      </w:r>
    </w:p>
    <w:p w:rsidR="004A3E6F" w:rsidRPr="00D52093" w:rsidRDefault="004A3E6F" w:rsidP="0009205F">
      <w:pPr>
        <w:pStyle w:val="ListParagraph"/>
        <w:numPr>
          <w:ilvl w:val="0"/>
          <w:numId w:val="2"/>
        </w:numPr>
        <w:spacing w:before="240" w:line="276" w:lineRule="auto"/>
        <w:rPr>
          <w:sz w:val="24"/>
        </w:rPr>
      </w:pPr>
      <w:r>
        <w:rPr>
          <w:sz w:val="24"/>
        </w:rPr>
        <w:t xml:space="preserve">Submit your story and photos at petcofoundation.org/holidaywishes by </w:t>
      </w:r>
      <w:r w:rsidRPr="00D52093">
        <w:rPr>
          <w:b/>
          <w:sz w:val="24"/>
        </w:rPr>
        <w:t>Saturday, September 30</w:t>
      </w:r>
      <w:r w:rsidRPr="00D52093">
        <w:rPr>
          <w:b/>
          <w:sz w:val="24"/>
          <w:vertAlign w:val="superscript"/>
        </w:rPr>
        <w:t>th</w:t>
      </w:r>
      <w:r w:rsidRPr="00D52093">
        <w:rPr>
          <w:b/>
          <w:sz w:val="24"/>
        </w:rPr>
        <w:t xml:space="preserve"> at </w:t>
      </w:r>
      <w:r>
        <w:rPr>
          <w:b/>
          <w:sz w:val="24"/>
        </w:rPr>
        <w:t>11</w:t>
      </w:r>
      <w:r w:rsidRPr="00D52093">
        <w:rPr>
          <w:b/>
          <w:sz w:val="24"/>
        </w:rPr>
        <w:t xml:space="preserve">:59pm CST. </w:t>
      </w:r>
    </w:p>
    <w:p w:rsidR="004A3E6F" w:rsidRDefault="004A3E6F" w:rsidP="0009205F">
      <w:pPr>
        <w:pStyle w:val="ListParagraph"/>
        <w:numPr>
          <w:ilvl w:val="0"/>
          <w:numId w:val="2"/>
        </w:numPr>
        <w:spacing w:before="240" w:line="276" w:lineRule="auto"/>
        <w:rPr>
          <w:sz w:val="24"/>
        </w:rPr>
      </w:pPr>
      <w:r>
        <w:rPr>
          <w:sz w:val="24"/>
        </w:rPr>
        <w:t>Include our organization’s contact information so that we can be eligible for a grant award!</w:t>
      </w:r>
    </w:p>
    <w:p w:rsidR="004A3E6F" w:rsidRPr="00A242E9" w:rsidRDefault="004A3E6F" w:rsidP="0009205F">
      <w:pPr>
        <w:pStyle w:val="ListParagraph"/>
        <w:numPr>
          <w:ilvl w:val="1"/>
          <w:numId w:val="2"/>
        </w:numPr>
        <w:spacing w:before="240" w:line="276" w:lineRule="auto"/>
        <w:rPr>
          <w:b/>
          <w:sz w:val="24"/>
        </w:rPr>
      </w:pPr>
      <w:smartTag w:uri="urn:schemas-microsoft-com:office:smarttags" w:element="place">
        <w:r w:rsidRPr="00A242E9">
          <w:rPr>
            <w:b/>
            <w:sz w:val="24"/>
          </w:rPr>
          <w:t>Upper Peninsula</w:t>
        </w:r>
      </w:smartTag>
      <w:r w:rsidRPr="00A242E9">
        <w:rPr>
          <w:b/>
          <w:sz w:val="24"/>
        </w:rPr>
        <w:t xml:space="preserve"> Animal Welfare Shelter</w:t>
      </w:r>
    </w:p>
    <w:p w:rsidR="004A3E6F" w:rsidRPr="00A242E9" w:rsidRDefault="004A3E6F" w:rsidP="0009205F">
      <w:pPr>
        <w:pStyle w:val="ListParagraph"/>
        <w:numPr>
          <w:ilvl w:val="1"/>
          <w:numId w:val="2"/>
        </w:numPr>
        <w:spacing w:before="240" w:line="276" w:lineRule="auto"/>
        <w:rPr>
          <w:b/>
          <w:sz w:val="24"/>
        </w:rPr>
      </w:pPr>
      <w:r w:rsidRPr="00A242E9">
        <w:rPr>
          <w:b/>
          <w:sz w:val="24"/>
        </w:rPr>
        <w:t>38-2228501</w:t>
      </w:r>
    </w:p>
    <w:p w:rsidR="004A3E6F" w:rsidRPr="00A242E9" w:rsidRDefault="004A3E6F" w:rsidP="0009205F">
      <w:pPr>
        <w:pStyle w:val="ListParagraph"/>
        <w:numPr>
          <w:ilvl w:val="1"/>
          <w:numId w:val="2"/>
        </w:numPr>
        <w:spacing w:before="240" w:line="276" w:lineRule="auto"/>
        <w:rPr>
          <w:b/>
          <w:sz w:val="24"/>
        </w:rPr>
      </w:pPr>
      <w:r w:rsidRPr="00A242E9">
        <w:rPr>
          <w:b/>
          <w:sz w:val="24"/>
        </w:rPr>
        <w:t>Kori Tossava</w:t>
      </w:r>
    </w:p>
    <w:p w:rsidR="004A3E6F" w:rsidRPr="00A242E9" w:rsidRDefault="004A3E6F" w:rsidP="0009205F">
      <w:pPr>
        <w:pStyle w:val="ListParagraph"/>
        <w:numPr>
          <w:ilvl w:val="1"/>
          <w:numId w:val="2"/>
        </w:numPr>
        <w:spacing w:before="240" w:line="276" w:lineRule="auto"/>
        <w:rPr>
          <w:b/>
          <w:sz w:val="24"/>
        </w:rPr>
      </w:pPr>
      <w:r w:rsidRPr="00A242E9">
        <w:rPr>
          <w:b/>
          <w:sz w:val="24"/>
        </w:rPr>
        <w:t>ktossava@upaws.org</w:t>
      </w:r>
    </w:p>
    <w:p w:rsidR="004A3E6F" w:rsidRPr="0009205F" w:rsidRDefault="004A3E6F" w:rsidP="0009205F">
      <w:pPr>
        <w:pStyle w:val="ListParagraph"/>
        <w:numPr>
          <w:ilvl w:val="0"/>
          <w:numId w:val="2"/>
        </w:numPr>
        <w:spacing w:before="240" w:line="276" w:lineRule="auto"/>
        <w:rPr>
          <w:sz w:val="24"/>
        </w:rPr>
      </w:pPr>
      <w:r>
        <w:rPr>
          <w:sz w:val="24"/>
        </w:rPr>
        <w:t>Wait until the Holiday Season to hear if your story is selected as a winner! Finalists receive a Petco gift card (up to $1,000) and the organization they adopted from receives a grant up to $100,000! Your pet may also be selected to be featured in the 2019 Petco Foundation Calendar, sold in Petco stores nationwide!</w:t>
      </w:r>
    </w:p>
    <w:p w:rsidR="004A3E6F" w:rsidRDefault="004A3E6F" w:rsidP="002D4661">
      <w:pPr>
        <w:spacing w:before="240" w:line="276" w:lineRule="auto"/>
        <w:jc w:val="center"/>
        <w:rPr>
          <w:sz w:val="24"/>
        </w:rPr>
      </w:pPr>
      <w:hyperlink r:id="rId6" w:anchor="faq" w:history="1">
        <w:r w:rsidRPr="001C60CB">
          <w:rPr>
            <w:noProof/>
            <w:sz w:val="24"/>
          </w:rPr>
          <w:pict>
            <v:shape id="Picture 2" o:spid="_x0000_i1026" type="#_x0000_t75" href="https://www.petcofoundation.org/holiday-wishe#fa" style="width:174pt;height:48pt;visibility:visible" o:button="t">
              <v:fill o:detectmouseclick="t"/>
              <v:imagedata r:id="rId7" o:title=""/>
            </v:shape>
          </w:pict>
        </w:r>
      </w:hyperlink>
      <w:hyperlink r:id="rId8" w:history="1">
        <w:r w:rsidRPr="001C60CB">
          <w:rPr>
            <w:noProof/>
            <w:sz w:val="24"/>
          </w:rPr>
          <w:pict>
            <v:shape id="Picture 1" o:spid="_x0000_i1027" type="#_x0000_t75" href="https://www.petcofoundation.org/holiday-wishe" style="width:174pt;height:48pt;visibility:visible" o:button="t">
              <v:fill o:detectmouseclick="t"/>
              <v:imagedata r:id="rId9" o:title=""/>
            </v:shape>
          </w:pict>
        </w:r>
      </w:hyperlink>
    </w:p>
    <w:p w:rsidR="004A3E6F" w:rsidRDefault="004A3E6F" w:rsidP="00450C06">
      <w:pPr>
        <w:spacing w:before="240" w:line="276" w:lineRule="auto"/>
        <w:rPr>
          <w:sz w:val="24"/>
        </w:rPr>
      </w:pPr>
      <w:r>
        <w:rPr>
          <w:sz w:val="24"/>
        </w:rPr>
        <w:t xml:space="preserve">For more information on the Petco Foundation Holiday Wishes campaign, visit </w:t>
      </w:r>
      <w:hyperlink r:id="rId10" w:history="1">
        <w:r w:rsidRPr="00C14A33">
          <w:rPr>
            <w:rStyle w:val="Hyperlink"/>
            <w:sz w:val="24"/>
          </w:rPr>
          <w:t>petcofoundation.org/holidaywishes</w:t>
        </w:r>
      </w:hyperlink>
      <w:r>
        <w:rPr>
          <w:sz w:val="24"/>
        </w:rPr>
        <w:t>. Join the conversation on Facebook, Twitter, and Instagram by using #HolidayWishes.</w:t>
      </w:r>
    </w:p>
    <w:p w:rsidR="004A3E6F" w:rsidRPr="00450C06" w:rsidRDefault="004A3E6F" w:rsidP="0009205F">
      <w:pPr>
        <w:spacing w:before="240" w:line="276" w:lineRule="auto"/>
        <w:rPr>
          <w:sz w:val="24"/>
        </w:rPr>
      </w:pPr>
      <w:r>
        <w:rPr>
          <w:sz w:val="24"/>
        </w:rPr>
        <w:t>Help make our Holiday Wishes come true!</w:t>
      </w:r>
    </w:p>
    <w:sectPr w:rsidR="004A3E6F" w:rsidRPr="00450C06" w:rsidSect="0016620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altName w:val="Calibr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30806"/>
    <w:multiLevelType w:val="hybridMultilevel"/>
    <w:tmpl w:val="BBEA90E2"/>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7A171633"/>
    <w:multiLevelType w:val="hybridMultilevel"/>
    <w:tmpl w:val="C6B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6207"/>
    <w:rsid w:val="00074CC8"/>
    <w:rsid w:val="0009205F"/>
    <w:rsid w:val="00166207"/>
    <w:rsid w:val="001C60CB"/>
    <w:rsid w:val="002D4661"/>
    <w:rsid w:val="00312790"/>
    <w:rsid w:val="00450C06"/>
    <w:rsid w:val="004A3E6F"/>
    <w:rsid w:val="00580AF4"/>
    <w:rsid w:val="005E4C37"/>
    <w:rsid w:val="00697EC5"/>
    <w:rsid w:val="006A6A0A"/>
    <w:rsid w:val="0077331B"/>
    <w:rsid w:val="007E3F51"/>
    <w:rsid w:val="00857ACA"/>
    <w:rsid w:val="00A242E9"/>
    <w:rsid w:val="00C14A33"/>
    <w:rsid w:val="00CA42C5"/>
    <w:rsid w:val="00D52093"/>
    <w:rsid w:val="00ED0798"/>
    <w:rsid w:val="00EE43BE"/>
    <w:rsid w:val="00FE7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50C06"/>
    <w:pPr>
      <w:ind w:left="720"/>
      <w:contextualSpacing/>
    </w:pPr>
  </w:style>
  <w:style w:type="paragraph" w:styleId="BalloonText">
    <w:name w:val="Balloon Text"/>
    <w:basedOn w:val="Normal"/>
    <w:link w:val="BalloonTextChar"/>
    <w:uiPriority w:val="99"/>
    <w:semiHidden/>
    <w:rsid w:val="00697E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97EC5"/>
    <w:rPr>
      <w:rFonts w:ascii="Segoe UI" w:hAnsi="Segoe UI"/>
      <w:sz w:val="18"/>
    </w:rPr>
  </w:style>
  <w:style w:type="character" w:styleId="Hyperlink">
    <w:name w:val="Hyperlink"/>
    <w:basedOn w:val="DefaultParagraphFont"/>
    <w:uiPriority w:val="99"/>
    <w:rsid w:val="00C14A33"/>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tcofoundation.org/holiday-wishes"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etcofoundation.org/holiday-wishes"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petcofoundation.org/holiday-wishes"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187</TotalTime>
  <Pages>2</Pages>
  <Words>280</Words>
  <Characters>1597</Characters>
  <Application>Microsoft Office Word</Application>
  <DocSecurity>0</DocSecurity>
  <Lines>0</Lines>
  <Paragraphs>0</Paragraphs>
  <ScaleCrop>false</ScaleCrop>
  <Company>PETCO Animal Supplies, Inc</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McKelvey</dc:creator>
  <cp:keywords/>
  <dc:description/>
  <cp:lastModifiedBy>upawspgiving</cp:lastModifiedBy>
  <cp:revision>13</cp:revision>
  <dcterms:created xsi:type="dcterms:W3CDTF">2017-08-01T18:56:00Z</dcterms:created>
  <dcterms:modified xsi:type="dcterms:W3CDTF">2017-08-24T14:36:00Z</dcterms:modified>
</cp:coreProperties>
</file>